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C1B57A" w14:textId="77777777" w:rsidR="000C15DE" w:rsidRDefault="000C15DE" w:rsidP="000C15D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BAYNARD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d.ca.1434)</w:t>
      </w:r>
    </w:p>
    <w:p w14:paraId="375BC856" w14:textId="77777777" w:rsidR="000C15DE" w:rsidRDefault="000C15DE" w:rsidP="000C15DE">
      <w:pPr>
        <w:pStyle w:val="NoSpacing"/>
        <w:rPr>
          <w:rFonts w:cs="Times New Roman"/>
          <w:szCs w:val="24"/>
        </w:rPr>
      </w:pPr>
    </w:p>
    <w:p w14:paraId="57215BDD" w14:textId="77777777" w:rsidR="000C15DE" w:rsidRDefault="000C15DE" w:rsidP="000C15DE">
      <w:pPr>
        <w:pStyle w:val="NoSpacing"/>
        <w:rPr>
          <w:rFonts w:cs="Times New Roman"/>
          <w:szCs w:val="24"/>
        </w:rPr>
      </w:pPr>
    </w:p>
    <w:p w14:paraId="35CE1835" w14:textId="77777777" w:rsidR="000C15DE" w:rsidRDefault="000C15DE" w:rsidP="000C15D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Jan.1434</w:t>
      </w:r>
      <w:r>
        <w:rPr>
          <w:rFonts w:cs="Times New Roman"/>
          <w:szCs w:val="24"/>
        </w:rPr>
        <w:tab/>
        <w:t xml:space="preserve">Writ of diem </w:t>
      </w:r>
      <w:proofErr w:type="spellStart"/>
      <w:r>
        <w:rPr>
          <w:rFonts w:cs="Times New Roman"/>
          <w:szCs w:val="24"/>
        </w:rPr>
        <w:t>clausit</w:t>
      </w:r>
      <w:proofErr w:type="spellEnd"/>
      <w:r>
        <w:rPr>
          <w:rFonts w:cs="Times New Roman"/>
          <w:szCs w:val="24"/>
        </w:rPr>
        <w:t xml:space="preserve"> extremum to the Escheator of Essex and Hertfordshire.</w:t>
      </w:r>
    </w:p>
    <w:p w14:paraId="3E838AD0" w14:textId="77777777" w:rsidR="000C15DE" w:rsidRDefault="000C15DE" w:rsidP="000C15D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1430-</w:t>
      </w:r>
      <w:proofErr w:type="gramStart"/>
      <w:r>
        <w:rPr>
          <w:rFonts w:cs="Times New Roman"/>
          <w:szCs w:val="24"/>
        </w:rPr>
        <w:t>37  p.166</w:t>
      </w:r>
      <w:proofErr w:type="gramEnd"/>
      <w:r>
        <w:rPr>
          <w:rFonts w:cs="Times New Roman"/>
          <w:szCs w:val="24"/>
        </w:rPr>
        <w:t>)</w:t>
      </w:r>
    </w:p>
    <w:p w14:paraId="57711412" w14:textId="77777777" w:rsidR="000C15DE" w:rsidRDefault="000C15DE" w:rsidP="000C15DE">
      <w:pPr>
        <w:pStyle w:val="NoSpacing"/>
        <w:rPr>
          <w:rFonts w:cs="Times New Roman"/>
          <w:szCs w:val="24"/>
        </w:rPr>
      </w:pPr>
    </w:p>
    <w:p w14:paraId="281BCD75" w14:textId="77777777" w:rsidR="000C15DE" w:rsidRDefault="000C15DE" w:rsidP="000C15DE">
      <w:pPr>
        <w:pStyle w:val="NoSpacing"/>
        <w:rPr>
          <w:rFonts w:cs="Times New Roman"/>
          <w:szCs w:val="24"/>
        </w:rPr>
      </w:pPr>
    </w:p>
    <w:p w14:paraId="4DA5CFF4" w14:textId="77777777" w:rsidR="000C15DE" w:rsidRDefault="000C15DE" w:rsidP="000C15D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October 2024</w:t>
      </w:r>
    </w:p>
    <w:p w14:paraId="7E7B68D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557CC7" w14:textId="77777777" w:rsidR="000C15DE" w:rsidRDefault="000C15DE" w:rsidP="009139A6">
      <w:r>
        <w:separator/>
      </w:r>
    </w:p>
  </w:endnote>
  <w:endnote w:type="continuationSeparator" w:id="0">
    <w:p w14:paraId="281AD2A3" w14:textId="77777777" w:rsidR="000C15DE" w:rsidRDefault="000C15D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E7D4D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BEFE2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22635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A41E09" w14:textId="77777777" w:rsidR="000C15DE" w:rsidRDefault="000C15DE" w:rsidP="009139A6">
      <w:r>
        <w:separator/>
      </w:r>
    </w:p>
  </w:footnote>
  <w:footnote w:type="continuationSeparator" w:id="0">
    <w:p w14:paraId="311DC0BC" w14:textId="77777777" w:rsidR="000C15DE" w:rsidRDefault="000C15D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AD8C4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50CEA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70EFA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15DE"/>
    <w:rsid w:val="000666E0"/>
    <w:rsid w:val="000C15DE"/>
    <w:rsid w:val="002510B7"/>
    <w:rsid w:val="00270799"/>
    <w:rsid w:val="005C130B"/>
    <w:rsid w:val="006D41E4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48918F"/>
  <w15:chartTrackingRefBased/>
  <w15:docId w15:val="{F7E89263-BC19-44FB-9ED1-B997249A3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2024-10-19T15:06:00Z</dcterms:created>
  <dcterms:modified xsi:type="dcterms:W3CDTF">2024-10-19T15:07:00Z</dcterms:modified>
</cp:coreProperties>
</file>